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FC2" w:rsidRPr="00587FC2" w:rsidRDefault="00587FC2" w:rsidP="00587FC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Sayın  Velilerim</w:t>
      </w:r>
      <w:proofErr w:type="gramEnd"/>
      <w:r w:rsidRPr="00587FC2">
        <w:rPr>
          <w:rFonts w:ascii="Comic Sans MS" w:hAnsi="Comic Sans MS"/>
          <w:sz w:val="28"/>
          <w:szCs w:val="28"/>
        </w:rPr>
        <w:t>;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r w:rsidRPr="008A6CB2">
        <w:rPr>
          <w:rFonts w:ascii="Monotype Corsiva" w:hAnsi="Monotype Corsiva"/>
          <w:sz w:val="32"/>
          <w:szCs w:val="32"/>
        </w:rPr>
        <w:t xml:space="preserve">    </w:t>
      </w:r>
      <w:r w:rsidRPr="00587FC2">
        <w:rPr>
          <w:rFonts w:ascii="Comic Sans MS" w:hAnsi="Comic Sans MS"/>
          <w:sz w:val="24"/>
          <w:szCs w:val="24"/>
        </w:rPr>
        <w:t>Çocuğunuz</w:t>
      </w:r>
      <w:r>
        <w:rPr>
          <w:rFonts w:ascii="Comic Sans MS" w:hAnsi="Comic Sans MS"/>
          <w:sz w:val="24"/>
          <w:szCs w:val="24"/>
        </w:rPr>
        <w:t>un</w:t>
      </w:r>
      <w:r w:rsidRPr="00587FC2">
        <w:rPr>
          <w:rFonts w:ascii="Comic Sans MS" w:hAnsi="Comic Sans MS"/>
          <w:sz w:val="24"/>
          <w:szCs w:val="24"/>
        </w:rPr>
        <w:t xml:space="preserve"> durumunu konuşmak, sorunlara birlikte çare bulmak ve daha iyi bir eğitim- öğretim yapabilmek </w:t>
      </w:r>
      <w:proofErr w:type="gramStart"/>
      <w:r w:rsidRPr="00587FC2">
        <w:rPr>
          <w:rFonts w:ascii="Comic Sans MS" w:hAnsi="Comic Sans MS"/>
          <w:sz w:val="24"/>
          <w:szCs w:val="24"/>
        </w:rPr>
        <w:t>için  sizleri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 okulumuza bekliyoruz.   Katılmanızı önemle rica ederiz. Saygılarımla…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r w:rsidRPr="00587FC2">
        <w:rPr>
          <w:rFonts w:ascii="Comic Sans MS" w:hAnsi="Comic Sans MS"/>
          <w:sz w:val="24"/>
          <w:szCs w:val="24"/>
        </w:rPr>
        <w:t>Tarih:</w:t>
      </w:r>
      <w:r w:rsidRPr="00587FC2">
        <w:rPr>
          <w:rFonts w:ascii="Comic Sans MS" w:eastAsia="Calibri" w:hAnsi="Comic Sans MS"/>
          <w:sz w:val="24"/>
          <w:szCs w:val="24"/>
          <w:lang w:eastAsia="en-US"/>
        </w:rPr>
        <w:t xml:space="preserve">  </w:t>
      </w:r>
      <w:proofErr w:type="gramStart"/>
      <w:r w:rsidR="005427FB">
        <w:rPr>
          <w:rFonts w:ascii="Comic Sans MS" w:hAnsi="Comic Sans MS"/>
          <w:sz w:val="24"/>
          <w:szCs w:val="24"/>
        </w:rPr>
        <w:t>21/02/2013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Perşembe günü</w:t>
      </w:r>
    </w:p>
    <w:p w:rsidR="00587FC2" w:rsidRPr="00587FC2" w:rsidRDefault="005427FB" w:rsidP="00587FC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Saat :  10</w:t>
      </w:r>
      <w:proofErr w:type="gramEnd"/>
      <w:r>
        <w:rPr>
          <w:rFonts w:ascii="Comic Sans MS" w:hAnsi="Comic Sans MS"/>
          <w:sz w:val="24"/>
          <w:szCs w:val="24"/>
        </w:rPr>
        <w:t>.3</w:t>
      </w:r>
      <w:r w:rsidR="00587FC2" w:rsidRPr="00587FC2">
        <w:rPr>
          <w:rFonts w:ascii="Comic Sans MS" w:hAnsi="Comic Sans MS"/>
          <w:sz w:val="24"/>
          <w:szCs w:val="24"/>
        </w:rPr>
        <w:t>0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587FC2">
        <w:rPr>
          <w:rFonts w:ascii="Comic Sans MS" w:hAnsi="Comic Sans MS"/>
          <w:sz w:val="24"/>
          <w:szCs w:val="24"/>
        </w:rPr>
        <w:t xml:space="preserve">Yer  :  </w:t>
      </w:r>
      <w:r w:rsidR="005427FB">
        <w:rPr>
          <w:rFonts w:ascii="Comic Sans MS" w:hAnsi="Comic Sans MS"/>
          <w:sz w:val="24"/>
          <w:szCs w:val="24"/>
        </w:rPr>
        <w:t>3</w:t>
      </w:r>
      <w:proofErr w:type="gramEnd"/>
      <w:r w:rsidRPr="00587FC2">
        <w:rPr>
          <w:rFonts w:ascii="Comic Sans MS" w:hAnsi="Comic Sans MS"/>
          <w:sz w:val="24"/>
          <w:szCs w:val="24"/>
        </w:rPr>
        <w:t>/C sınıfı</w:t>
      </w: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                     </w:t>
      </w:r>
      <w:r w:rsidR="00C32F8F">
        <w:rPr>
          <w:rFonts w:ascii="Times New Roman" w:hAnsi="Times New Roman"/>
        </w:rPr>
        <w:t xml:space="preserve">    </w:t>
      </w:r>
      <w:r w:rsidRPr="003F0AB1">
        <w:rPr>
          <w:rFonts w:ascii="Times New Roman" w:hAnsi="Times New Roman"/>
        </w:rPr>
        <w:t xml:space="preserve">  </w:t>
      </w:r>
      <w:r w:rsidR="00587FC2">
        <w:rPr>
          <w:rFonts w:ascii="Times New Roman" w:hAnsi="Times New Roman"/>
        </w:rPr>
        <w:t xml:space="preserve">  </w:t>
      </w:r>
      <w:r w:rsidR="00C32F8F">
        <w:rPr>
          <w:rFonts w:ascii="Times New Roman" w:hAnsi="Times New Roman"/>
        </w:rPr>
        <w:t xml:space="preserve"> </w:t>
      </w:r>
      <w:r w:rsidR="00587FC2">
        <w:rPr>
          <w:rFonts w:ascii="Times New Roman" w:hAnsi="Times New Roman"/>
        </w:rPr>
        <w:t>Abdullah Piri</w:t>
      </w: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D01BC5" w:rsidRDefault="00D01BC5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186006" w:rsidRDefault="00186006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186006" w:rsidRDefault="00186006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427FB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7.7pt;margin-top:1.45pt;width:614.25pt;height:.05pt;z-index:251658240" o:connectortype="straight"/>
        </w:pict>
      </w: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Pr="00587FC2" w:rsidRDefault="00587FC2" w:rsidP="00587FC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Sayın  Velilerim</w:t>
      </w:r>
      <w:proofErr w:type="gramEnd"/>
      <w:r w:rsidRPr="00587FC2">
        <w:rPr>
          <w:rFonts w:ascii="Comic Sans MS" w:hAnsi="Comic Sans MS"/>
          <w:sz w:val="28"/>
          <w:szCs w:val="28"/>
        </w:rPr>
        <w:t>;</w:t>
      </w:r>
    </w:p>
    <w:p w:rsidR="00587FC2" w:rsidRPr="00587FC2" w:rsidRDefault="00587FC2" w:rsidP="00587FC2">
      <w:pPr>
        <w:pStyle w:val="AralkYok"/>
        <w:rPr>
          <w:rFonts w:ascii="Comic Sans MS" w:hAnsi="Comic Sans MS"/>
          <w:sz w:val="24"/>
          <w:szCs w:val="24"/>
        </w:rPr>
      </w:pPr>
      <w:r w:rsidRPr="008A6CB2">
        <w:rPr>
          <w:rFonts w:ascii="Monotype Corsiva" w:hAnsi="Monotype Corsiva"/>
          <w:sz w:val="32"/>
          <w:szCs w:val="32"/>
        </w:rPr>
        <w:t xml:space="preserve">    </w:t>
      </w:r>
      <w:r w:rsidRPr="00587FC2">
        <w:rPr>
          <w:rFonts w:ascii="Comic Sans MS" w:hAnsi="Comic Sans MS"/>
          <w:sz w:val="24"/>
          <w:szCs w:val="24"/>
        </w:rPr>
        <w:t>Çocuğunuz</w:t>
      </w:r>
      <w:r>
        <w:rPr>
          <w:rFonts w:ascii="Comic Sans MS" w:hAnsi="Comic Sans MS"/>
          <w:sz w:val="24"/>
          <w:szCs w:val="24"/>
        </w:rPr>
        <w:t>un</w:t>
      </w:r>
      <w:r w:rsidRPr="00587FC2">
        <w:rPr>
          <w:rFonts w:ascii="Comic Sans MS" w:hAnsi="Comic Sans MS"/>
          <w:sz w:val="24"/>
          <w:szCs w:val="24"/>
        </w:rPr>
        <w:t xml:space="preserve"> durumunu konuşmak, sorunlara birlikte çare bulmak ve daha iyi bir eğitim- öğretim yapabilmek </w:t>
      </w:r>
      <w:proofErr w:type="gramStart"/>
      <w:r w:rsidRPr="00587FC2">
        <w:rPr>
          <w:rFonts w:ascii="Comic Sans MS" w:hAnsi="Comic Sans MS"/>
          <w:sz w:val="24"/>
          <w:szCs w:val="24"/>
        </w:rPr>
        <w:t>için  sizleri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 okulumuza bekliyoruz.   Katılmanızı önemle rica ederiz. Saygılarımla…</w:t>
      </w:r>
    </w:p>
    <w:p w:rsidR="005427FB" w:rsidRPr="00587FC2" w:rsidRDefault="005427FB" w:rsidP="005427FB">
      <w:pPr>
        <w:pStyle w:val="AralkYok"/>
        <w:rPr>
          <w:rFonts w:ascii="Comic Sans MS" w:hAnsi="Comic Sans MS"/>
          <w:sz w:val="24"/>
          <w:szCs w:val="24"/>
        </w:rPr>
      </w:pPr>
      <w:r w:rsidRPr="00587FC2">
        <w:rPr>
          <w:rFonts w:ascii="Comic Sans MS" w:hAnsi="Comic Sans MS"/>
          <w:sz w:val="24"/>
          <w:szCs w:val="24"/>
        </w:rPr>
        <w:t>Tarih:</w:t>
      </w:r>
      <w:r w:rsidRPr="00587FC2">
        <w:rPr>
          <w:rFonts w:ascii="Comic Sans MS" w:eastAsia="Calibri" w:hAnsi="Comic Sans MS"/>
          <w:sz w:val="24"/>
          <w:szCs w:val="24"/>
          <w:lang w:eastAsia="en-US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21/02/2013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Perşembe günü</w:t>
      </w:r>
    </w:p>
    <w:p w:rsidR="005427FB" w:rsidRPr="00587FC2" w:rsidRDefault="005427FB" w:rsidP="005427F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Saat :  10</w:t>
      </w:r>
      <w:proofErr w:type="gramEnd"/>
      <w:r>
        <w:rPr>
          <w:rFonts w:ascii="Comic Sans MS" w:hAnsi="Comic Sans MS"/>
          <w:sz w:val="24"/>
          <w:szCs w:val="24"/>
        </w:rPr>
        <w:t>.3</w:t>
      </w:r>
      <w:r w:rsidRPr="00587FC2">
        <w:rPr>
          <w:rFonts w:ascii="Comic Sans MS" w:hAnsi="Comic Sans MS"/>
          <w:sz w:val="24"/>
          <w:szCs w:val="24"/>
        </w:rPr>
        <w:t>0</w:t>
      </w:r>
    </w:p>
    <w:p w:rsidR="005427FB" w:rsidRPr="00587FC2" w:rsidRDefault="005427FB" w:rsidP="005427F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587FC2">
        <w:rPr>
          <w:rFonts w:ascii="Comic Sans MS" w:hAnsi="Comic Sans MS"/>
          <w:sz w:val="24"/>
          <w:szCs w:val="24"/>
        </w:rPr>
        <w:t xml:space="preserve">Yer  :  </w:t>
      </w:r>
      <w:r>
        <w:rPr>
          <w:rFonts w:ascii="Comic Sans MS" w:hAnsi="Comic Sans MS"/>
          <w:sz w:val="24"/>
          <w:szCs w:val="24"/>
        </w:rPr>
        <w:t>3</w:t>
      </w:r>
      <w:proofErr w:type="gramEnd"/>
      <w:r w:rsidRPr="00587FC2">
        <w:rPr>
          <w:rFonts w:ascii="Comic Sans MS" w:hAnsi="Comic Sans MS"/>
          <w:sz w:val="24"/>
          <w:szCs w:val="24"/>
        </w:rPr>
        <w:t>/C sınıfı</w:t>
      </w:r>
    </w:p>
    <w:p w:rsidR="00587FC2" w:rsidRPr="003F0AB1" w:rsidRDefault="00587FC2" w:rsidP="00587FC2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                         </w:t>
      </w:r>
      <w:r w:rsidRPr="003F0A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Abdullah Piri</w:t>
      </w:r>
    </w:p>
    <w:p w:rsidR="00587FC2" w:rsidRPr="003F0AB1" w:rsidRDefault="00587FC2" w:rsidP="00587FC2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186006" w:rsidRDefault="005427FB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w:pict>
          <v:shape id="_x0000_s1027" type="#_x0000_t32" style="position:absolute;margin-left:-37.7pt;margin-top:1.95pt;width:614.25pt;height:.05pt;z-index:251659264" o:connectortype="straight"/>
        </w:pict>
      </w:r>
    </w:p>
    <w:p w:rsidR="00186006" w:rsidRPr="00587FC2" w:rsidRDefault="00186006" w:rsidP="00186006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Sayın  Velilerim</w:t>
      </w:r>
      <w:proofErr w:type="gramEnd"/>
      <w:r w:rsidRPr="00587FC2">
        <w:rPr>
          <w:rFonts w:ascii="Comic Sans MS" w:hAnsi="Comic Sans MS"/>
          <w:sz w:val="28"/>
          <w:szCs w:val="28"/>
        </w:rPr>
        <w:t>;</w:t>
      </w:r>
    </w:p>
    <w:p w:rsidR="00186006" w:rsidRPr="00587FC2" w:rsidRDefault="00186006" w:rsidP="00186006">
      <w:pPr>
        <w:pStyle w:val="AralkYok"/>
        <w:rPr>
          <w:rFonts w:ascii="Comic Sans MS" w:hAnsi="Comic Sans MS"/>
          <w:sz w:val="24"/>
          <w:szCs w:val="24"/>
        </w:rPr>
      </w:pPr>
      <w:r w:rsidRPr="008A6CB2">
        <w:rPr>
          <w:rFonts w:ascii="Monotype Corsiva" w:hAnsi="Monotype Corsiva"/>
          <w:sz w:val="32"/>
          <w:szCs w:val="32"/>
        </w:rPr>
        <w:t xml:space="preserve">    </w:t>
      </w:r>
      <w:r w:rsidRPr="00587FC2">
        <w:rPr>
          <w:rFonts w:ascii="Comic Sans MS" w:hAnsi="Comic Sans MS"/>
          <w:sz w:val="24"/>
          <w:szCs w:val="24"/>
        </w:rPr>
        <w:t>Çocuğunuz</w:t>
      </w:r>
      <w:r>
        <w:rPr>
          <w:rFonts w:ascii="Comic Sans MS" w:hAnsi="Comic Sans MS"/>
          <w:sz w:val="24"/>
          <w:szCs w:val="24"/>
        </w:rPr>
        <w:t>un</w:t>
      </w:r>
      <w:r w:rsidRPr="00587FC2">
        <w:rPr>
          <w:rFonts w:ascii="Comic Sans MS" w:hAnsi="Comic Sans MS"/>
          <w:sz w:val="24"/>
          <w:szCs w:val="24"/>
        </w:rPr>
        <w:t xml:space="preserve"> durumunu konuşmak, sorunlara birlikte çare bulmak ve daha iyi bir eğitim- öğretim yapabilmek </w:t>
      </w:r>
      <w:proofErr w:type="gramStart"/>
      <w:r w:rsidRPr="00587FC2">
        <w:rPr>
          <w:rFonts w:ascii="Comic Sans MS" w:hAnsi="Comic Sans MS"/>
          <w:sz w:val="24"/>
          <w:szCs w:val="24"/>
        </w:rPr>
        <w:t>için  sizleri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 okulumuza bekliyoruz.   Katılmanızı önemle rica ederiz. Saygılarımla…</w:t>
      </w:r>
    </w:p>
    <w:p w:rsidR="005427FB" w:rsidRPr="00587FC2" w:rsidRDefault="005427FB" w:rsidP="005427FB">
      <w:pPr>
        <w:pStyle w:val="AralkYok"/>
        <w:rPr>
          <w:rFonts w:ascii="Comic Sans MS" w:hAnsi="Comic Sans MS"/>
          <w:sz w:val="24"/>
          <w:szCs w:val="24"/>
        </w:rPr>
      </w:pPr>
      <w:r w:rsidRPr="00587FC2">
        <w:rPr>
          <w:rFonts w:ascii="Comic Sans MS" w:hAnsi="Comic Sans MS"/>
          <w:sz w:val="24"/>
          <w:szCs w:val="24"/>
        </w:rPr>
        <w:t>Tarih:</w:t>
      </w:r>
      <w:r w:rsidRPr="00587FC2">
        <w:rPr>
          <w:rFonts w:ascii="Comic Sans MS" w:eastAsia="Calibri" w:hAnsi="Comic Sans MS"/>
          <w:sz w:val="24"/>
          <w:szCs w:val="24"/>
          <w:lang w:eastAsia="en-US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21/02/2013</w:t>
      </w:r>
      <w:proofErr w:type="gramEnd"/>
      <w:r w:rsidRPr="00587FC2">
        <w:rPr>
          <w:rFonts w:ascii="Comic Sans MS" w:hAnsi="Comic Sans MS"/>
          <w:sz w:val="24"/>
          <w:szCs w:val="24"/>
        </w:rPr>
        <w:t xml:space="preserve"> Perşembe günü</w:t>
      </w:r>
      <w:bookmarkStart w:id="0" w:name="_GoBack"/>
      <w:bookmarkEnd w:id="0"/>
    </w:p>
    <w:p w:rsidR="005427FB" w:rsidRPr="00587FC2" w:rsidRDefault="005427FB" w:rsidP="005427F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Saat :  10</w:t>
      </w:r>
      <w:proofErr w:type="gramEnd"/>
      <w:r>
        <w:rPr>
          <w:rFonts w:ascii="Comic Sans MS" w:hAnsi="Comic Sans MS"/>
          <w:sz w:val="24"/>
          <w:szCs w:val="24"/>
        </w:rPr>
        <w:t>.3</w:t>
      </w:r>
      <w:r w:rsidRPr="00587FC2">
        <w:rPr>
          <w:rFonts w:ascii="Comic Sans MS" w:hAnsi="Comic Sans MS"/>
          <w:sz w:val="24"/>
          <w:szCs w:val="24"/>
        </w:rPr>
        <w:t>0</w:t>
      </w:r>
    </w:p>
    <w:p w:rsidR="005427FB" w:rsidRPr="00587FC2" w:rsidRDefault="005427FB" w:rsidP="005427FB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587FC2">
        <w:rPr>
          <w:rFonts w:ascii="Comic Sans MS" w:hAnsi="Comic Sans MS"/>
          <w:sz w:val="24"/>
          <w:szCs w:val="24"/>
        </w:rPr>
        <w:t xml:space="preserve">Yer  :  </w:t>
      </w:r>
      <w:r>
        <w:rPr>
          <w:rFonts w:ascii="Comic Sans MS" w:hAnsi="Comic Sans MS"/>
          <w:sz w:val="24"/>
          <w:szCs w:val="24"/>
        </w:rPr>
        <w:t>3</w:t>
      </w:r>
      <w:proofErr w:type="gramEnd"/>
      <w:r w:rsidRPr="00587FC2">
        <w:rPr>
          <w:rFonts w:ascii="Comic Sans MS" w:hAnsi="Comic Sans MS"/>
          <w:sz w:val="24"/>
          <w:szCs w:val="24"/>
        </w:rPr>
        <w:t>/C sınıfı</w:t>
      </w:r>
    </w:p>
    <w:p w:rsidR="00186006" w:rsidRPr="003F0AB1" w:rsidRDefault="00186006" w:rsidP="0018600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                                </w:t>
      </w:r>
      <w:r w:rsidRPr="003F0AB1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Abdullah Piri</w:t>
      </w:r>
    </w:p>
    <w:p w:rsidR="00186006" w:rsidRPr="003F0AB1" w:rsidRDefault="00186006" w:rsidP="0018600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186006" w:rsidRDefault="00186006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</w:p>
    <w:p w:rsidR="00186006" w:rsidRDefault="00186006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</w:p>
    <w:p w:rsidR="00186006" w:rsidRDefault="00186006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</w:p>
    <w:p w:rsidR="00186006" w:rsidRDefault="00186006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</w:p>
    <w:p w:rsidR="00587FC2" w:rsidRPr="00587FC2" w:rsidRDefault="00587FC2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  <w:proofErr w:type="gramStart"/>
      <w:r w:rsidRPr="00587FC2">
        <w:rPr>
          <w:rFonts w:ascii="Times New Roman" w:hAnsi="Times New Roman"/>
          <w:b/>
          <w:sz w:val="20"/>
          <w:szCs w:val="20"/>
          <w:u w:val="single"/>
        </w:rPr>
        <w:lastRenderedPageBreak/>
        <w:t>GÜNDEM :</w:t>
      </w:r>
      <w:proofErr w:type="gramEnd"/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1-Açılış ve yoklama,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2-1.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Dönemin  genel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değerlendirilmesinin  yapılması, varsa eksikliklerin  giderilmesi için alınacak tedbirlerin belirlenmesi.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3-Öğrencilerin devam-devamsızlık durumlarının görüşülmesi.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4-Öğrencilerin okul içi ve okul dışı davranışlarının değerlendirilmesi.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5-Öğrencilerin başarılarının değerlendirilmesi ve başarıyı artırıcı tedbirlerin alınması.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6-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Temizlik,tertip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ve okul kuralları ile ilgili bilgi alış-verişinde bulunulması.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7-Proje ve 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Performans  Görevleri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ile ilgili bilgi verilmesi.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8- Veli, öğretmen, okul işbirliğinin öğrenci başarısına etkileri.</w:t>
      </w:r>
    </w:p>
    <w:p w:rsidR="00587FC2" w:rsidRPr="00587FC2" w:rsidRDefault="00587FC2" w:rsidP="00587FC2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9-Dilek ve temenniler.</w:t>
      </w:r>
      <w:r w:rsidR="00EE0DFF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gramStart"/>
      <w:r w:rsidR="00EE0DFF">
        <w:rPr>
          <w:rFonts w:ascii="Comic Sans MS" w:eastAsia="Calibri" w:hAnsi="Comic Sans MS"/>
          <w:sz w:val="20"/>
          <w:szCs w:val="20"/>
          <w:lang w:eastAsia="en-US"/>
        </w:rPr>
        <w:t>(Bireysel görüşmelere geçilmesi.)</w:t>
      </w:r>
      <w:proofErr w:type="gramEnd"/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Pr="00587FC2" w:rsidRDefault="00587FC2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  <w:proofErr w:type="gramStart"/>
      <w:r w:rsidRPr="00587FC2">
        <w:rPr>
          <w:rFonts w:ascii="Times New Roman" w:hAnsi="Times New Roman"/>
          <w:b/>
          <w:sz w:val="20"/>
          <w:szCs w:val="20"/>
          <w:u w:val="single"/>
        </w:rPr>
        <w:t>GÜNDEM :</w:t>
      </w:r>
      <w:proofErr w:type="gramEnd"/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1-Açılış ve yoklama,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2-1.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Dönemin  genel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değerlendirilmesinin  yapılması, varsa eksikliklerin  giderilmesi için alınacak tedbirlerin belirlenmesi.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3-Öğrencilerin devam-devamsızlık durumlarının görüşülmesi.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4-Öğrencilerin okul içi ve okul dışı davranışlarının değerlendirilmesi.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5-Öğrencilerin başarılarının değerlendirilmesi ve başarıyı artırıcı tedbirlerin alınması.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6-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Temizlik,tertip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ve okul kuralları ile ilgili bilgi alış-verişinde bulunulması.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7-Proje ve 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Performans  Görevleri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ile ilgili bilgi verilmesi.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8- Veli, öğretmen, okul işbirliğinin öğrenci başarısına etkileri.</w:t>
      </w:r>
    </w:p>
    <w:p w:rsidR="00587FC2" w:rsidRPr="00587FC2" w:rsidRDefault="00587FC2" w:rsidP="00587FC2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9-Dilek ve temenniler.</w:t>
      </w:r>
      <w:r w:rsidR="00EE0DFF" w:rsidRPr="00EE0DFF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proofErr w:type="gramStart"/>
      <w:r w:rsidR="00EE0DFF">
        <w:rPr>
          <w:rFonts w:ascii="Comic Sans MS" w:eastAsia="Calibri" w:hAnsi="Comic Sans MS"/>
          <w:sz w:val="20"/>
          <w:szCs w:val="20"/>
          <w:lang w:eastAsia="en-US"/>
        </w:rPr>
        <w:t>(Bireysel görüşmelere geçilmesi.)</w:t>
      </w:r>
      <w:proofErr w:type="gramEnd"/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</w:rPr>
      </w:pPr>
    </w:p>
    <w:p w:rsidR="00587FC2" w:rsidRPr="00587FC2" w:rsidRDefault="00587FC2" w:rsidP="00587FC2">
      <w:pPr>
        <w:pStyle w:val="AralkYok"/>
        <w:tabs>
          <w:tab w:val="left" w:pos="284"/>
        </w:tabs>
        <w:rPr>
          <w:rFonts w:ascii="Times New Roman" w:hAnsi="Times New Roman"/>
          <w:b/>
          <w:sz w:val="20"/>
          <w:szCs w:val="20"/>
          <w:u w:val="single"/>
        </w:rPr>
      </w:pPr>
      <w:proofErr w:type="gramStart"/>
      <w:r w:rsidRPr="00587FC2">
        <w:rPr>
          <w:rFonts w:ascii="Times New Roman" w:hAnsi="Times New Roman"/>
          <w:b/>
          <w:sz w:val="20"/>
          <w:szCs w:val="20"/>
          <w:u w:val="single"/>
        </w:rPr>
        <w:t>GÜNDEM :</w:t>
      </w:r>
      <w:proofErr w:type="gramEnd"/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1-Açılış ve yoklama,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2-1.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Dönemin  genel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değerlendirilmesinin  yapılması, varsa eksikliklerin  giderilmesi için alınacak tedbirlerin belirlenmesi.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3-Öğrencilerin devam-devamsızlık durumlarının görüşülmesi.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4-Öğrencilerin okul içi ve okul dışı davranışlarının değerlendirilmesi.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5-Öğrencilerin başarılarının değerlendirilmesi ve başarıyı artırıcı tedbirlerin alınması.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6-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Temizlik,tertip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ve okul kuralları ile ilgili bilgi alış-verişinde bulunulması.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7-Proje ve </w:t>
      </w:r>
      <w:proofErr w:type="gramStart"/>
      <w:r w:rsidRPr="00587FC2">
        <w:rPr>
          <w:rFonts w:ascii="Comic Sans MS" w:eastAsia="Calibri" w:hAnsi="Comic Sans MS"/>
          <w:sz w:val="20"/>
          <w:szCs w:val="20"/>
          <w:lang w:eastAsia="en-US"/>
        </w:rPr>
        <w:t>Performans  Görevleri</w:t>
      </w:r>
      <w:proofErr w:type="gramEnd"/>
      <w:r w:rsidRPr="00587FC2">
        <w:rPr>
          <w:rFonts w:ascii="Comic Sans MS" w:eastAsia="Calibri" w:hAnsi="Comic Sans MS"/>
          <w:sz w:val="20"/>
          <w:szCs w:val="20"/>
          <w:lang w:eastAsia="en-US"/>
        </w:rPr>
        <w:t xml:space="preserve"> ile ilgili bilgi verilmesi.</w:t>
      </w:r>
    </w:p>
    <w:p w:rsidR="00587FC2" w:rsidRPr="00587FC2" w:rsidRDefault="00587FC2" w:rsidP="00587FC2">
      <w:pPr>
        <w:spacing w:after="0" w:line="240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8- Veli, öğretmen, okul işbirliğinin öğrenci başarısına etkileri.</w:t>
      </w:r>
    </w:p>
    <w:p w:rsidR="00D01BC5" w:rsidRPr="00186006" w:rsidRDefault="00587FC2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sz w:val="20"/>
          <w:szCs w:val="20"/>
        </w:rPr>
      </w:pPr>
      <w:r w:rsidRPr="00587FC2">
        <w:rPr>
          <w:rFonts w:ascii="Comic Sans MS" w:eastAsia="Calibri" w:hAnsi="Comic Sans MS"/>
          <w:sz w:val="20"/>
          <w:szCs w:val="20"/>
          <w:lang w:eastAsia="en-US"/>
        </w:rPr>
        <w:t>9-Dilek ve temenniler.</w:t>
      </w:r>
      <w:r w:rsidR="00EE0DFF" w:rsidRPr="00EE0DFF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="00EE0DFF">
        <w:rPr>
          <w:rFonts w:ascii="Comic Sans MS" w:eastAsia="Calibri" w:hAnsi="Comic Sans MS"/>
          <w:sz w:val="20"/>
          <w:szCs w:val="20"/>
          <w:lang w:eastAsia="en-US"/>
        </w:rPr>
        <w:t>(Bireysel görüşmelere geçilmesi.)</w:t>
      </w:r>
    </w:p>
    <w:sectPr w:rsidR="00D01BC5" w:rsidRPr="00186006" w:rsidSect="003F0AB1">
      <w:pgSz w:w="12240" w:h="15840"/>
      <w:pgMar w:top="426" w:right="474" w:bottom="426" w:left="709" w:header="708" w:footer="708" w:gutter="0"/>
      <w:cols w:num="2" w:space="567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B751D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353C9"/>
    <w:multiLevelType w:val="hybridMultilevel"/>
    <w:tmpl w:val="33B40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5725A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543C7"/>
    <w:multiLevelType w:val="hybridMultilevel"/>
    <w:tmpl w:val="0BA283BE"/>
    <w:lvl w:ilvl="0" w:tplc="783895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92E10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42B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413A6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B4DFF"/>
    <w:multiLevelType w:val="hybridMultilevel"/>
    <w:tmpl w:val="C7801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47D28"/>
    <w:multiLevelType w:val="hybridMultilevel"/>
    <w:tmpl w:val="579A1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06AF7"/>
    <w:multiLevelType w:val="hybridMultilevel"/>
    <w:tmpl w:val="DF98591E"/>
    <w:lvl w:ilvl="0" w:tplc="5E927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F52FE"/>
    <w:multiLevelType w:val="hybridMultilevel"/>
    <w:tmpl w:val="BABEBACA"/>
    <w:lvl w:ilvl="0" w:tplc="6DB2A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B4C7F"/>
    <w:multiLevelType w:val="hybridMultilevel"/>
    <w:tmpl w:val="31281B28"/>
    <w:lvl w:ilvl="0" w:tplc="2F1209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A6183"/>
    <w:multiLevelType w:val="hybridMultilevel"/>
    <w:tmpl w:val="2F72B26A"/>
    <w:lvl w:ilvl="0" w:tplc="0756C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86789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3"/>
  </w:num>
  <w:num w:numId="10">
    <w:abstractNumId w:val="6"/>
  </w:num>
  <w:num w:numId="11">
    <w:abstractNumId w:val="13"/>
  </w:num>
  <w:num w:numId="12">
    <w:abstractNumId w:val="0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7FFC"/>
    <w:rsid w:val="000B3030"/>
    <w:rsid w:val="000D6DEB"/>
    <w:rsid w:val="00186006"/>
    <w:rsid w:val="002C4E56"/>
    <w:rsid w:val="002F5EC0"/>
    <w:rsid w:val="003F0AB1"/>
    <w:rsid w:val="00520C87"/>
    <w:rsid w:val="005427FB"/>
    <w:rsid w:val="00587FC2"/>
    <w:rsid w:val="006E4586"/>
    <w:rsid w:val="00747FFC"/>
    <w:rsid w:val="00757524"/>
    <w:rsid w:val="009A2CE7"/>
    <w:rsid w:val="00BE5AA6"/>
    <w:rsid w:val="00C32F8F"/>
    <w:rsid w:val="00D01BC5"/>
    <w:rsid w:val="00E35E25"/>
    <w:rsid w:val="00E77C7C"/>
    <w:rsid w:val="00EE0DFF"/>
    <w:rsid w:val="00F26E47"/>
    <w:rsid w:val="00F50D7E"/>
    <w:rsid w:val="00FC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,"/>
  <w:listSeparator w:val=";"/>
  <w15:docId w15:val="{6FAD75D7-DE55-4B1D-9ECF-41166276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AB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0AB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BELLEK\2010%202011%205.%20s&#305;n&#305;f%20d&#246;k&#252;manlar\veli%20toplant&#305;%20evraklar\Say&#305;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Sayın</Template>
  <TotalTime>16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Piri28</cp:lastModifiedBy>
  <cp:revision>6</cp:revision>
  <cp:lastPrinted>2010-11-29T21:07:00Z</cp:lastPrinted>
  <dcterms:created xsi:type="dcterms:W3CDTF">2012-02-20T16:16:00Z</dcterms:created>
  <dcterms:modified xsi:type="dcterms:W3CDTF">2013-02-17T11:59:00Z</dcterms:modified>
</cp:coreProperties>
</file>